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156" w:rsidRDefault="00604156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604156" w:rsidRPr="005A3365" w:rsidRDefault="00604156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Приложение № 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>1а</w:t>
      </w:r>
      <w:r w:rsidRPr="005A3365">
        <w:rPr>
          <w:rFonts w:ascii="Times New Roman" w:hAnsi="Times New Roman"/>
          <w:sz w:val="28"/>
          <w:szCs w:val="28"/>
        </w:rPr>
        <w:t xml:space="preserve"> к</w:t>
      </w:r>
    </w:p>
    <w:p w:rsidR="00604156" w:rsidRPr="005A3365" w:rsidRDefault="00604156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Договору от «___»_________</w:t>
      </w:r>
    </w:p>
    <w:p w:rsidR="00604156" w:rsidRPr="005A3365" w:rsidRDefault="00604156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604156" w:rsidRPr="0047695B" w:rsidRDefault="00604156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604156" w:rsidRPr="0047695B" w:rsidRDefault="00604156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604156" w:rsidRPr="00AE6AF9" w:rsidRDefault="00604156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604156" w:rsidRPr="00AE6AF9" w:rsidRDefault="00604156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604156" w:rsidRPr="00AE6AF9" w:rsidRDefault="00604156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604156" w:rsidRPr="00963BA6" w:rsidRDefault="00604156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НДС):___ (___) рублей 00 копеек с учетом НДС.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 ___ (___) рублей 00 копеек.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Pr="00B50155" w:rsidRDefault="00604156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Pr="00B50155" w:rsidRDefault="00604156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Pr="00B50155" w:rsidRDefault="00604156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604156" w:rsidRPr="00B8013E" w:rsidRDefault="00604156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Pr="00B8013E" w:rsidRDefault="00604156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Pr="00B8013E" w:rsidRDefault="00604156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604156" w:rsidRPr="005A3365" w:rsidRDefault="0060415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604156" w:rsidRPr="00B50155" w:rsidTr="0049750C">
        <w:tc>
          <w:tcPr>
            <w:tcW w:w="3261" w:type="dxa"/>
          </w:tcPr>
          <w:p w:rsidR="00604156" w:rsidRPr="00B50155" w:rsidRDefault="00604156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604156" w:rsidRPr="00B50155" w:rsidRDefault="00604156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604156" w:rsidRPr="00B50155" w:rsidRDefault="00604156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604156" w:rsidRPr="00B50155" w:rsidTr="0049750C">
        <w:trPr>
          <w:trHeight w:val="274"/>
        </w:trPr>
        <w:tc>
          <w:tcPr>
            <w:tcW w:w="3261" w:type="dxa"/>
          </w:tcPr>
          <w:p w:rsidR="00604156" w:rsidRPr="00B50155" w:rsidRDefault="00604156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604156" w:rsidRPr="00B50155" w:rsidRDefault="00604156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604156" w:rsidRPr="00B50155" w:rsidRDefault="00604156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604156" w:rsidRPr="00B50155" w:rsidRDefault="00604156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604156" w:rsidRPr="00B50155" w:rsidRDefault="00604156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604156" w:rsidRPr="00B50155" w:rsidRDefault="00604156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604156" w:rsidRPr="00B50155" w:rsidRDefault="00604156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604156" w:rsidRPr="00B50155" w:rsidRDefault="00604156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604156" w:rsidRPr="00B50155" w:rsidRDefault="00604156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604156" w:rsidRPr="00B50155" w:rsidRDefault="00604156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604156" w:rsidRPr="00B50155" w:rsidRDefault="00604156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604156" w:rsidRPr="00B50155" w:rsidRDefault="00604156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604156" w:rsidRPr="00B50155" w:rsidRDefault="00604156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04156" w:rsidRPr="00B50155" w:rsidRDefault="00604156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604156" w:rsidRPr="00B50155" w:rsidRDefault="00604156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Default="00604156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604156" w:rsidRDefault="00604156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604156" w:rsidRDefault="00604156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604156" w:rsidRDefault="00604156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604156" w:rsidRDefault="00604156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604156" w:rsidRPr="005A3365" w:rsidRDefault="00604156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A3365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604156" w:rsidRPr="005A3365" w:rsidRDefault="00604156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604156" w:rsidRPr="005A3365" w:rsidRDefault="00604156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Pr="000A7DB9" w:rsidRDefault="00604156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604156" w:rsidRPr="008E16FF" w:rsidRDefault="00604156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04156" w:rsidRPr="008E16FF" w:rsidRDefault="00604156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604156" w:rsidRPr="005A3365" w:rsidRDefault="0060415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604156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604156" w:rsidRPr="00113148" w:rsidRDefault="00604156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604156" w:rsidRPr="00113148" w:rsidRDefault="00604156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604156" w:rsidRPr="00113148" w:rsidTr="0049750C">
        <w:trPr>
          <w:trHeight w:val="1938"/>
          <w:jc w:val="center"/>
        </w:trPr>
        <w:tc>
          <w:tcPr>
            <w:tcW w:w="4965" w:type="dxa"/>
          </w:tcPr>
          <w:p w:rsidR="00604156" w:rsidRPr="00113148" w:rsidRDefault="0060415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604156" w:rsidRPr="00113148" w:rsidRDefault="0060415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04156" w:rsidRPr="00113148" w:rsidRDefault="0060415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604156" w:rsidRPr="00113148" w:rsidRDefault="0060415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04156" w:rsidRPr="00113148" w:rsidRDefault="0060415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604156" w:rsidRPr="00113148" w:rsidRDefault="0060415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604156" w:rsidRPr="00113148" w:rsidRDefault="0060415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04156" w:rsidRPr="00113148" w:rsidRDefault="0060415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604156" w:rsidRPr="00113148" w:rsidRDefault="0060415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04156" w:rsidRPr="00113148" w:rsidRDefault="0060415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604156" w:rsidRPr="00D07B25" w:rsidRDefault="0060415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604156" w:rsidRPr="00D07B25" w:rsidSect="00EC7411">
      <w:headerReference w:type="default" r:id="rId7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156" w:rsidRDefault="00604156" w:rsidP="00E64E14">
      <w:r>
        <w:separator/>
      </w:r>
    </w:p>
  </w:endnote>
  <w:endnote w:type="continuationSeparator" w:id="0">
    <w:p w:rsidR="00604156" w:rsidRDefault="00604156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156" w:rsidRDefault="00604156" w:rsidP="00E64E14">
      <w:r>
        <w:separator/>
      </w:r>
    </w:p>
  </w:footnote>
  <w:footnote w:type="continuationSeparator" w:id="0">
    <w:p w:rsidR="00604156" w:rsidRDefault="00604156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156" w:rsidRDefault="00604156">
    <w:pPr>
      <w:pStyle w:val="Header"/>
      <w:jc w:val="center"/>
    </w:pPr>
    <w:fldSimple w:instr=" PAGE   \* MERGEFORMAT ">
      <w:r>
        <w:rPr>
          <w:noProof/>
        </w:rPr>
        <w:t>9</w:t>
      </w:r>
    </w:fldSimple>
  </w:p>
  <w:p w:rsidR="00604156" w:rsidRDefault="006041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325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5EC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A44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34E5"/>
    <w:rsid w:val="0047695B"/>
    <w:rsid w:val="004775D3"/>
    <w:rsid w:val="004776CE"/>
    <w:rsid w:val="00480EF4"/>
    <w:rsid w:val="00481E10"/>
    <w:rsid w:val="00485693"/>
    <w:rsid w:val="00491D7A"/>
    <w:rsid w:val="0049309A"/>
    <w:rsid w:val="004964C4"/>
    <w:rsid w:val="0049750C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4156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3939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17B7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91E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55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4E1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4E14"/>
    <w:rPr>
      <w:rFonts w:cs="Times New Roman"/>
    </w:rPr>
  </w:style>
  <w:style w:type="character" w:styleId="Hyperlink">
    <w:name w:val="Hyperlink"/>
    <w:basedOn w:val="DefaultParagraphFont"/>
    <w:uiPriority w:val="99"/>
    <w:rsid w:val="000D112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1950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055"/>
    <w:rPr>
      <w:rFonts w:cs="Times New Roman"/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446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46D1"/>
    <w:rPr>
      <w:rFonts w:cs="Times New Roman"/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446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446D1"/>
    <w:rPr>
      <w:rFonts w:cs="Times New Roman"/>
      <w:sz w:val="16"/>
      <w:lang w:eastAsia="en-US"/>
    </w:rPr>
  </w:style>
  <w:style w:type="table" w:styleId="TableGrid">
    <w:name w:val="Table Grid"/>
    <w:basedOn w:val="TableNormal"/>
    <w:uiPriority w:val="99"/>
    <w:locked/>
    <w:rsid w:val="003446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1131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13148"/>
    <w:rPr>
      <w:rFonts w:cs="Times New Roman"/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5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9</Pages>
  <Words>2046</Words>
  <Characters>11665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7516</dc:creator>
  <cp:keywords/>
  <dc:description/>
  <cp:lastModifiedBy>7099</cp:lastModifiedBy>
  <cp:revision>11</cp:revision>
  <dcterms:created xsi:type="dcterms:W3CDTF">2014-07-03T07:52:00Z</dcterms:created>
  <dcterms:modified xsi:type="dcterms:W3CDTF">2014-10-01T06:51:00Z</dcterms:modified>
</cp:coreProperties>
</file>